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BB" w:rsidRDefault="002363BB" w:rsidP="002363BB">
      <w:r>
        <w:rPr>
          <w:u w:val="single"/>
        </w:rPr>
        <w:t>John STIRTAVAUNT</w:t>
      </w:r>
      <w:r>
        <w:t xml:space="preserve">      (fl.1416-36)</w:t>
      </w:r>
    </w:p>
    <w:p w:rsidR="002363BB" w:rsidRDefault="002363BB" w:rsidP="002363BB">
      <w:r>
        <w:t>of York. Mace bearer.</w:t>
      </w:r>
    </w:p>
    <w:p w:rsidR="002363BB" w:rsidRDefault="002363BB" w:rsidP="002363BB"/>
    <w:p w:rsidR="002363BB" w:rsidRDefault="002363BB" w:rsidP="002363BB"/>
    <w:p w:rsidR="002363BB" w:rsidRDefault="002363BB" w:rsidP="002363BB">
      <w:r>
        <w:t xml:space="preserve">       1416-36</w:t>
      </w:r>
      <w:r>
        <w:tab/>
        <w:t>He was the mace-bearer.</w:t>
      </w:r>
    </w:p>
    <w:p w:rsidR="002363BB" w:rsidRDefault="002363BB" w:rsidP="002363BB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2363BB" w:rsidRDefault="002363BB" w:rsidP="002363BB"/>
    <w:p w:rsidR="002363BB" w:rsidRDefault="002363BB" w:rsidP="002363BB"/>
    <w:p w:rsidR="002363BB" w:rsidRDefault="002363BB" w:rsidP="002363BB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3BB" w:rsidRDefault="002363BB" w:rsidP="00564E3C">
      <w:r>
        <w:separator/>
      </w:r>
    </w:p>
  </w:endnote>
  <w:endnote w:type="continuationSeparator" w:id="0">
    <w:p w:rsidR="002363BB" w:rsidRDefault="002363B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63BB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3BB" w:rsidRDefault="002363BB" w:rsidP="00564E3C">
      <w:r>
        <w:separator/>
      </w:r>
    </w:p>
  </w:footnote>
  <w:footnote w:type="continuationSeparator" w:id="0">
    <w:p w:rsidR="002363BB" w:rsidRDefault="002363B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BB"/>
    <w:rsid w:val="002363B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95152-6B16-4E3C-B83B-1201DF96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3B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2363B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2016-01-14T20:12:00Z</dcterms:created>
  <dcterms:modified xsi:type="dcterms:W3CDTF">2016-01-14T20:13:00Z</dcterms:modified>
</cp:coreProperties>
</file>